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50"/>
        <w:gridCol w:w="1418"/>
        <w:gridCol w:w="1618"/>
        <w:gridCol w:w="1705"/>
        <w:gridCol w:w="3483"/>
      </w:tblGrid>
      <w:tr w:rsidR="000056C3" w:rsidRPr="003152F2" w14:paraId="73365B40" w14:textId="77777777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00F1481A" w14:textId="77777777"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2D21D6B8" wp14:editId="0637218C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7C45E" w14:textId="77777777"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7EE52974" w14:textId="77777777"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874549B" w14:textId="77777777"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1DE95C0" w14:textId="77777777"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14:paraId="3323BF9E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14:paraId="7D7AD435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14:paraId="6C2BDDDA" w14:textId="77777777"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9EAE3E9" w14:textId="77777777"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2BBD9AE6" w14:textId="77777777" w:rsidTr="001C1E3D">
        <w:tc>
          <w:tcPr>
            <w:tcW w:w="3331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7579EE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14:paraId="47772F0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253DABD" w14:textId="1716477D" w:rsidR="003D1D4C" w:rsidRPr="003152F2" w:rsidRDefault="00DC1AA8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1</w:t>
            </w:r>
          </w:p>
        </w:tc>
        <w:tc>
          <w:tcPr>
            <w:tcW w:w="3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4B2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14:paraId="347F87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B7F8796" w14:textId="77777777"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(UO </w:t>
            </w:r>
            <w:proofErr w:type="spellStart"/>
            <w:proofErr w:type="gram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offl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 §</w:t>
            </w:r>
            <w:proofErr w:type="gram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13.1 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.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fvl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14:paraId="06813FC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proofErr w:type="spellStart"/>
            <w:r w:rsidRPr="003152F2">
              <w:rPr>
                <w:rFonts w:ascii="Myriad Pro" w:hAnsi="Myriad Pro"/>
                <w:sz w:val="18"/>
              </w:rPr>
              <w:t>Kontraktsnummer</w:t>
            </w:r>
            <w:proofErr w:type="spellEnd"/>
          </w:p>
          <w:p w14:paraId="2778E8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46903A4" w14:textId="3A9F1031" w:rsidR="003D1D4C" w:rsidRPr="003152F2" w:rsidRDefault="000E1F7F" w:rsidP="007E7A4B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4</w:t>
            </w:r>
            <w:r w:rsidR="00C1615F">
              <w:rPr>
                <w:rFonts w:ascii="Myriad Pro" w:hAnsi="Myriad Pro"/>
                <w:b/>
                <w:sz w:val="18"/>
              </w:rPr>
              <w:t>600</w:t>
            </w:r>
            <w:r w:rsidR="009442F4">
              <w:rPr>
                <w:rFonts w:ascii="Myriad Pro" w:hAnsi="Myriad Pro"/>
                <w:b/>
                <w:sz w:val="18"/>
              </w:rPr>
              <w:t>xx</w:t>
            </w:r>
            <w:r>
              <w:rPr>
                <w:rFonts w:ascii="Myriad Pro" w:hAnsi="Myriad Pro"/>
                <w:b/>
                <w:sz w:val="18"/>
              </w:rPr>
              <w:t>xxxx</w:t>
            </w:r>
          </w:p>
        </w:tc>
      </w:tr>
      <w:tr w:rsidR="003D1D4C" w:rsidRPr="003152F2" w14:paraId="69B4238B" w14:textId="77777777" w:rsidTr="001C6DD7">
        <w:trPr>
          <w:trHeight w:hRule="exact" w:val="1700"/>
        </w:trPr>
        <w:tc>
          <w:tcPr>
            <w:tcW w:w="1913" w:type="dxa"/>
            <w:gridSpan w:val="2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14:paraId="23EC27B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35BD9B1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Anskaffelsesmyndighet for </w:t>
            </w:r>
            <w:r w:rsidR="00DA4BD2">
              <w:rPr>
                <w:rFonts w:ascii="Myriad Pro" w:hAnsi="Myriad Pro"/>
                <w:sz w:val="18"/>
              </w:rPr>
              <w:t>Forsvaret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14:paraId="45F3668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5B0D9C1" w14:textId="778221DD"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 xml:space="preserve">Forsvarsmateriell </w:t>
            </w:r>
          </w:p>
          <w:p w14:paraId="0C9E8800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Postboks 1550 Sentrum</w:t>
            </w:r>
          </w:p>
          <w:p w14:paraId="38D41508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0015</w:t>
            </w:r>
            <w:r w:rsidR="00D5419E">
              <w:rPr>
                <w:rFonts w:ascii="Myriad Pro" w:hAnsi="Myriad Pro"/>
                <w:b/>
                <w:sz w:val="18"/>
              </w:rPr>
              <w:t xml:space="preserve"> Oslo</w:t>
            </w:r>
          </w:p>
          <w:p w14:paraId="63059F10" w14:textId="7764493A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45E77E5C" w14:textId="77777777" w:rsidTr="001C6DD7">
        <w:trPr>
          <w:trHeight w:hRule="exact" w:val="9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3EC4799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127883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14:paraId="344649E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78CFD08" w14:textId="77777777"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14:paraId="46D3C98A" w14:textId="3283F1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35E8418E" w14:textId="77777777" w:rsidTr="001C6DD7">
        <w:trPr>
          <w:trHeight w:hRule="exact" w:val="16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5CE777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36DA68B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3EF6CE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14:paraId="4332880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E6A7A72" w14:textId="65E8E41C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521325CE" w14:textId="77777777" w:rsidTr="00C731E0">
        <w:trPr>
          <w:trHeight w:hRule="exact" w:val="107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2A27ABC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4EF56D7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8758A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9D42CD">
              <w:rPr>
                <w:rFonts w:ascii="Myriad Pro" w:hAnsi="Myriad Pro"/>
                <w:b/>
                <w:sz w:val="18"/>
              </w:rPr>
              <w:t>Konsulenten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14:paraId="1056193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14:paraId="413C2586" w14:textId="77777777" w:rsidTr="001C6DD7">
        <w:trPr>
          <w:trHeight w:hRule="exact" w:val="112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439E3836" w14:textId="77777777" w:rsidR="003D1D4C" w:rsidRPr="00C731E0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2E3EFB51" w14:textId="047AD7E3" w:rsidR="00085382" w:rsidRPr="00356C35" w:rsidRDefault="00444C24" w:rsidP="00921DA0">
            <w:pPr>
              <w:rPr>
                <w:rFonts w:ascii="Myriad Pro" w:hAnsi="Myriad Pro"/>
                <w:b/>
                <w:sz w:val="18"/>
              </w:rPr>
            </w:pPr>
            <w:r w:rsidRPr="00356C35">
              <w:rPr>
                <w:rFonts w:ascii="Myriad Pro" w:hAnsi="Myriad Pro"/>
                <w:b/>
                <w:sz w:val="18"/>
              </w:rPr>
              <w:t>Løsningsekspert Log</w:t>
            </w:r>
            <w:r w:rsidR="00E9786F">
              <w:rPr>
                <w:rFonts w:ascii="Myriad Pro" w:hAnsi="Myriad Pro"/>
                <w:b/>
                <w:sz w:val="18"/>
              </w:rPr>
              <w:t xml:space="preserve"> anskaffelse</w:t>
            </w:r>
            <w:r w:rsidR="00ED6C11">
              <w:rPr>
                <w:rFonts w:ascii="Myriad Pro" w:hAnsi="Myriad Pro"/>
                <w:b/>
                <w:sz w:val="18"/>
              </w:rPr>
              <w:t xml:space="preserve">- </w:t>
            </w:r>
            <w:r w:rsidR="00E9786F" w:rsidRPr="00E9786F">
              <w:rPr>
                <w:rFonts w:ascii="Myriad Pro" w:hAnsi="Myriad Pro"/>
                <w:bCs/>
                <w:sz w:val="18"/>
              </w:rPr>
              <w:t>2026028348</w:t>
            </w:r>
          </w:p>
        </w:tc>
      </w:tr>
      <w:tr w:rsidR="003D1D4C" w:rsidRPr="003152F2" w14:paraId="4B5136DE" w14:textId="77777777" w:rsidTr="001C6DD7">
        <w:tc>
          <w:tcPr>
            <w:tcW w:w="1913" w:type="dxa"/>
            <w:gridSpan w:val="2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B784A0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0BC481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22706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E38170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D75A6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B30CF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805FFE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7316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56E6F17" w14:textId="77777777"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8A8B42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B14EEA0" w14:textId="61152594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F238FB">
              <w:rPr>
                <w:rFonts w:ascii="Myriad Pro" w:hAnsi="Myriad Pro"/>
                <w:sz w:val="18"/>
              </w:rPr>
              <w:t>,</w:t>
            </w:r>
          </w:p>
          <w:p w14:paraId="4D134684" w14:textId="1498397C" w:rsidR="003D1D4C" w:rsidRPr="003152F2" w:rsidRDefault="00F238FB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samt</w:t>
            </w:r>
            <w:r w:rsidR="003103EC"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</w:t>
            </w:r>
            <w:r w:rsidR="00917CC5">
              <w:rPr>
                <w:rFonts w:ascii="Myriad Pro" w:hAnsi="Myriad Pro"/>
                <w:sz w:val="18"/>
              </w:rPr>
              <w:t>bilag</w:t>
            </w:r>
            <w:r w:rsidR="003D1D4C" w:rsidRPr="003152F2">
              <w:rPr>
                <w:rFonts w:ascii="Myriad Pro" w:hAnsi="Myriad Pro"/>
                <w:sz w:val="18"/>
              </w:rPr>
              <w:t xml:space="preserve"> som er identifisert i </w:t>
            </w:r>
            <w:r w:rsidRPr="003152F2">
              <w:rPr>
                <w:rFonts w:ascii="Myriad Pro" w:hAnsi="Myriad Pro"/>
                <w:sz w:val="18"/>
              </w:rPr>
              <w:t>«</w:t>
            </w:r>
            <w:r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3103EC" w:rsidRPr="003152F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14:paraId="778520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6F3D6" w14:textId="77777777"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14:paraId="5C353C2C" w14:textId="77777777"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14:paraId="01523F40" w14:textId="13168EFA" w:rsidR="00AF0C6F" w:rsidRPr="003152F2" w:rsidRDefault="00BF21E6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signeres elektronisk av begge parter.</w:t>
            </w:r>
          </w:p>
        </w:tc>
      </w:tr>
      <w:tr w:rsidR="003D1D4C" w:rsidRPr="003152F2" w14:paraId="568ECCA5" w14:textId="77777777" w:rsidTr="00F238FB">
        <w:trPr>
          <w:trHeight w:hRule="exact" w:val="1477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5B2BA78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proofErr w:type="spellStart"/>
            <w:r w:rsidRPr="00D5419E">
              <w:rPr>
                <w:rFonts w:ascii="Myriad Pro" w:hAnsi="Myriad Pro"/>
                <w:sz w:val="18"/>
                <w:lang w:val="en-US"/>
              </w:rPr>
              <w:t>Leverandør</w:t>
            </w:r>
            <w:proofErr w:type="spellEnd"/>
          </w:p>
          <w:p w14:paraId="34A8480A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36E0752F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464BB8F8" w14:textId="2188AF4F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203D15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14:paraId="4783E3B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9C45BF2" w14:textId="18F64688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</w:t>
            </w:r>
            <w:r w:rsidR="00F238FB">
              <w:rPr>
                <w:rFonts w:ascii="Myriad Pro" w:hAnsi="Myriad Pro"/>
                <w:b/>
                <w:sz w:val="18"/>
              </w:rPr>
              <w:t xml:space="preserve"> Anskaffelser</w:t>
            </w:r>
          </w:p>
          <w:p w14:paraId="588A8EA2" w14:textId="77777777" w:rsidR="003D1D4C" w:rsidRPr="003152F2" w:rsidRDefault="003D1D4C" w:rsidP="00F238FB">
            <w:pPr>
              <w:rPr>
                <w:rFonts w:ascii="Myriad Pro" w:hAnsi="Myriad Pro"/>
                <w:sz w:val="18"/>
              </w:rPr>
            </w:pPr>
          </w:p>
        </w:tc>
      </w:tr>
      <w:tr w:rsidR="00F238FB" w:rsidRPr="003152F2" w14:paraId="7BE53CC2" w14:textId="77777777" w:rsidTr="00F238FB">
        <w:trPr>
          <w:trHeight w:hRule="exact" w:val="578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C2A8A09" w14:textId="77777777" w:rsidR="00F238FB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56FE272D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0C0D528E" w14:textId="77777777" w:rsidR="00F238FB" w:rsidRPr="00D5419E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5A37CE1" w14:textId="77777777" w:rsidR="00F238FB" w:rsidRDefault="00F238FB" w:rsidP="002E0CA6">
            <w:pPr>
              <w:rPr>
                <w:rFonts w:ascii="Myriad Pro" w:hAnsi="Myriad Pro"/>
                <w:sz w:val="18"/>
              </w:rPr>
            </w:pPr>
          </w:p>
          <w:p w14:paraId="4BFAB8DA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7624C6A2" w14:textId="77777777" w:rsidR="00F238FB" w:rsidRPr="003152F2" w:rsidRDefault="00F238FB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0AA5A965" w14:textId="77777777" w:rsidTr="000056C3">
        <w:trPr>
          <w:trHeight w:hRule="exact" w:val="1382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393C0D9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 og stilling</w:t>
            </w:r>
          </w:p>
          <w:p w14:paraId="4FE33E5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5BDC5910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2F51AE81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BA04FB8" w14:textId="0E287F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01F434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A64B0F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14:paraId="13E5DA1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73EC447F" w14:textId="2C0859F3" w:rsidR="003D1D4C" w:rsidRPr="00C125ED" w:rsidRDefault="00C125ED" w:rsidP="002E0CA6">
            <w:pPr>
              <w:rPr>
                <w:rFonts w:ascii="Myriad Pro" w:hAnsi="Myriad Pro"/>
                <w:sz w:val="18"/>
              </w:rPr>
            </w:pPr>
            <w:r w:rsidRPr="00C125ED">
              <w:rPr>
                <w:rFonts w:ascii="Myriad Pro" w:hAnsi="Myriad Pro"/>
                <w:b/>
                <w:sz w:val="18"/>
              </w:rPr>
              <w:t>Elisabeth Holst-Hagedal</w:t>
            </w:r>
          </w:p>
          <w:p w14:paraId="4A0CB96B" w14:textId="5969E3F4" w:rsidR="003D1D4C" w:rsidRPr="003152F2" w:rsidRDefault="00C125ED" w:rsidP="002E0CA6">
            <w:pPr>
              <w:rPr>
                <w:rFonts w:ascii="Myriad Pro" w:hAnsi="Myriad Pro"/>
                <w:sz w:val="18"/>
              </w:rPr>
            </w:pPr>
            <w:r w:rsidRPr="00C125ED">
              <w:rPr>
                <w:rFonts w:ascii="Myriad Pro" w:hAnsi="Myriad Pro"/>
                <w:b/>
                <w:sz w:val="18"/>
              </w:rPr>
              <w:t>Fungerende seksjonssjef</w:t>
            </w:r>
          </w:p>
          <w:p w14:paraId="65320C52" w14:textId="42A07A82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C0F867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14:paraId="58040432" w14:textId="357E5501"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1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52B26" w14:textId="77777777" w:rsidR="00AC1144" w:rsidRDefault="00AC1144">
      <w:r>
        <w:separator/>
      </w:r>
    </w:p>
  </w:endnote>
  <w:endnote w:type="continuationSeparator" w:id="0">
    <w:p w14:paraId="08AFECA8" w14:textId="77777777" w:rsidR="00AC1144" w:rsidRDefault="00AC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BA233" w14:textId="77777777" w:rsidR="00AF0C6F" w:rsidRPr="003152F2" w:rsidRDefault="00AF0C6F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42C54" w14:textId="77777777" w:rsidR="00AC1144" w:rsidRDefault="00AC1144">
      <w:r>
        <w:separator/>
      </w:r>
    </w:p>
  </w:footnote>
  <w:footnote w:type="continuationSeparator" w:id="0">
    <w:p w14:paraId="2A015ED4" w14:textId="77777777" w:rsidR="00AC1144" w:rsidRDefault="00AC1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6B36"/>
    <w:multiLevelType w:val="hybridMultilevel"/>
    <w:tmpl w:val="96060870"/>
    <w:lvl w:ilvl="0" w:tplc="FE72F1F2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15DFA"/>
    <w:multiLevelType w:val="hybridMultilevel"/>
    <w:tmpl w:val="81D412CA"/>
    <w:lvl w:ilvl="0" w:tplc="907EB830">
      <w:start w:val="1"/>
      <w:numFmt w:val="decimal"/>
      <w:lvlText w:val="%1-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035115">
    <w:abstractNumId w:val="1"/>
  </w:num>
  <w:num w:numId="2" w16cid:durableId="1940481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106"/>
    <w:rsid w:val="00001F92"/>
    <w:rsid w:val="000056C3"/>
    <w:rsid w:val="0001096F"/>
    <w:rsid w:val="0001132D"/>
    <w:rsid w:val="00034B7E"/>
    <w:rsid w:val="00037CB9"/>
    <w:rsid w:val="000457DA"/>
    <w:rsid w:val="0007212A"/>
    <w:rsid w:val="00085382"/>
    <w:rsid w:val="00096EC9"/>
    <w:rsid w:val="00097491"/>
    <w:rsid w:val="000E0AB7"/>
    <w:rsid w:val="000E1F7F"/>
    <w:rsid w:val="00135DAA"/>
    <w:rsid w:val="001B1100"/>
    <w:rsid w:val="001C1E3D"/>
    <w:rsid w:val="001C48D9"/>
    <w:rsid w:val="001C6DD7"/>
    <w:rsid w:val="001D4D22"/>
    <w:rsid w:val="00204F32"/>
    <w:rsid w:val="00224CC1"/>
    <w:rsid w:val="0023186E"/>
    <w:rsid w:val="00231972"/>
    <w:rsid w:val="00241BC9"/>
    <w:rsid w:val="002720F0"/>
    <w:rsid w:val="00296B12"/>
    <w:rsid w:val="002A0B9B"/>
    <w:rsid w:val="002A5117"/>
    <w:rsid w:val="002B0997"/>
    <w:rsid w:val="002B519D"/>
    <w:rsid w:val="002B51DB"/>
    <w:rsid w:val="002D583A"/>
    <w:rsid w:val="002E0CA6"/>
    <w:rsid w:val="002F4E71"/>
    <w:rsid w:val="00304128"/>
    <w:rsid w:val="00304662"/>
    <w:rsid w:val="003103EC"/>
    <w:rsid w:val="003152F2"/>
    <w:rsid w:val="003246A9"/>
    <w:rsid w:val="00356C35"/>
    <w:rsid w:val="0038184D"/>
    <w:rsid w:val="00387A2B"/>
    <w:rsid w:val="003B00E4"/>
    <w:rsid w:val="003B76A6"/>
    <w:rsid w:val="003C0FBF"/>
    <w:rsid w:val="003C40AD"/>
    <w:rsid w:val="003D1D4C"/>
    <w:rsid w:val="00412D7D"/>
    <w:rsid w:val="004309F7"/>
    <w:rsid w:val="00444C24"/>
    <w:rsid w:val="00465027"/>
    <w:rsid w:val="004B1700"/>
    <w:rsid w:val="004E560D"/>
    <w:rsid w:val="00535F1F"/>
    <w:rsid w:val="005651AC"/>
    <w:rsid w:val="0056655A"/>
    <w:rsid w:val="00591B77"/>
    <w:rsid w:val="005A7A05"/>
    <w:rsid w:val="005B0FFD"/>
    <w:rsid w:val="005F4C5A"/>
    <w:rsid w:val="006139BD"/>
    <w:rsid w:val="006177F2"/>
    <w:rsid w:val="00657B4F"/>
    <w:rsid w:val="00671118"/>
    <w:rsid w:val="00673964"/>
    <w:rsid w:val="00693064"/>
    <w:rsid w:val="006B44F5"/>
    <w:rsid w:val="00702F51"/>
    <w:rsid w:val="00705E29"/>
    <w:rsid w:val="00711617"/>
    <w:rsid w:val="0075636E"/>
    <w:rsid w:val="0079148A"/>
    <w:rsid w:val="007949B0"/>
    <w:rsid w:val="007A202F"/>
    <w:rsid w:val="007A2106"/>
    <w:rsid w:val="007B04E0"/>
    <w:rsid w:val="007B7F39"/>
    <w:rsid w:val="007C5994"/>
    <w:rsid w:val="007E18AF"/>
    <w:rsid w:val="007E7A4B"/>
    <w:rsid w:val="008762DF"/>
    <w:rsid w:val="0088258E"/>
    <w:rsid w:val="008B32EE"/>
    <w:rsid w:val="008C0576"/>
    <w:rsid w:val="008C0B26"/>
    <w:rsid w:val="00900DF9"/>
    <w:rsid w:val="00910016"/>
    <w:rsid w:val="00910C16"/>
    <w:rsid w:val="00917CC5"/>
    <w:rsid w:val="00921DA0"/>
    <w:rsid w:val="009220AF"/>
    <w:rsid w:val="009258BD"/>
    <w:rsid w:val="0094319F"/>
    <w:rsid w:val="009442F4"/>
    <w:rsid w:val="0097050E"/>
    <w:rsid w:val="00975D78"/>
    <w:rsid w:val="009A15F8"/>
    <w:rsid w:val="009C16B4"/>
    <w:rsid w:val="009C3F06"/>
    <w:rsid w:val="009C6E18"/>
    <w:rsid w:val="009D42CD"/>
    <w:rsid w:val="009E2C73"/>
    <w:rsid w:val="00A02E93"/>
    <w:rsid w:val="00A13AD9"/>
    <w:rsid w:val="00A219CC"/>
    <w:rsid w:val="00A266E3"/>
    <w:rsid w:val="00A33AA6"/>
    <w:rsid w:val="00A5254E"/>
    <w:rsid w:val="00A710D3"/>
    <w:rsid w:val="00A75B72"/>
    <w:rsid w:val="00A85DBE"/>
    <w:rsid w:val="00A976CA"/>
    <w:rsid w:val="00AA3ABC"/>
    <w:rsid w:val="00AA3BAA"/>
    <w:rsid w:val="00AC1144"/>
    <w:rsid w:val="00AF0C6F"/>
    <w:rsid w:val="00B231E7"/>
    <w:rsid w:val="00B317A2"/>
    <w:rsid w:val="00B43B04"/>
    <w:rsid w:val="00B60BD9"/>
    <w:rsid w:val="00B72960"/>
    <w:rsid w:val="00B73DA9"/>
    <w:rsid w:val="00B86444"/>
    <w:rsid w:val="00B96186"/>
    <w:rsid w:val="00BC0B3C"/>
    <w:rsid w:val="00BC4401"/>
    <w:rsid w:val="00BC4828"/>
    <w:rsid w:val="00BF21E6"/>
    <w:rsid w:val="00C04D07"/>
    <w:rsid w:val="00C125ED"/>
    <w:rsid w:val="00C1615F"/>
    <w:rsid w:val="00C16E63"/>
    <w:rsid w:val="00C4023B"/>
    <w:rsid w:val="00C408F7"/>
    <w:rsid w:val="00C731E0"/>
    <w:rsid w:val="00C739DC"/>
    <w:rsid w:val="00C86423"/>
    <w:rsid w:val="00C87592"/>
    <w:rsid w:val="00CD1B74"/>
    <w:rsid w:val="00CD771D"/>
    <w:rsid w:val="00D346C2"/>
    <w:rsid w:val="00D50D2A"/>
    <w:rsid w:val="00D5419E"/>
    <w:rsid w:val="00D64CE3"/>
    <w:rsid w:val="00D73330"/>
    <w:rsid w:val="00D92968"/>
    <w:rsid w:val="00D95913"/>
    <w:rsid w:val="00DA4BD2"/>
    <w:rsid w:val="00DA590F"/>
    <w:rsid w:val="00DA69D4"/>
    <w:rsid w:val="00DB490C"/>
    <w:rsid w:val="00DC1AA8"/>
    <w:rsid w:val="00DC467C"/>
    <w:rsid w:val="00DC53BA"/>
    <w:rsid w:val="00DF4241"/>
    <w:rsid w:val="00E11989"/>
    <w:rsid w:val="00E12E2D"/>
    <w:rsid w:val="00E670FE"/>
    <w:rsid w:val="00E92D77"/>
    <w:rsid w:val="00E9786F"/>
    <w:rsid w:val="00EA169E"/>
    <w:rsid w:val="00ED0DD9"/>
    <w:rsid w:val="00ED6C11"/>
    <w:rsid w:val="00EE25D7"/>
    <w:rsid w:val="00F238FB"/>
    <w:rsid w:val="00F53C5B"/>
    <w:rsid w:val="00F808A7"/>
    <w:rsid w:val="00F8278F"/>
    <w:rsid w:val="00F92B16"/>
    <w:rsid w:val="00FA50E0"/>
    <w:rsid w:val="00FC1FA3"/>
    <w:rsid w:val="00FD0E52"/>
    <w:rsid w:val="00FE0311"/>
    <w:rsid w:val="00FE593D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B06AB"/>
  <w15:docId w15:val="{11E6C8D6-61A0-4F03-8ED4-D4A76301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D92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schemas.microsoft.com/office/infopath/2007/PartnerControls"/>
    <ds:schemaRef ds:uri="4c0a4739-058c-4a6b-9871-4ea836128b31"/>
    <ds:schemaRef ds:uri="dd00ab93-0e18-411d-b15d-2f87675ae7e8"/>
    <ds:schemaRef ds:uri="e5e56184-275f-495f-a56f-8fdf09bcc359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86</TotalTime>
  <Pages>1</Pages>
  <Words>155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Ramic, Armin</cp:lastModifiedBy>
  <cp:revision>109</cp:revision>
  <cp:lastPrinted>2014-03-25T08:31:00Z</cp:lastPrinted>
  <dcterms:created xsi:type="dcterms:W3CDTF">2018-08-07T12:05:00Z</dcterms:created>
  <dcterms:modified xsi:type="dcterms:W3CDTF">2026-07-03T07:52:00Z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